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Spielplatzgeräte Grundschule Johannesschule in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2026/50-0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Spielplatzbau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